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49220970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6AE5DC01" w14:textId="1FD9DBDD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6B1EC7">
              <w:t>10</w:t>
            </w:r>
          </w:p>
          <w:p w14:paraId="0F35FA98" w14:textId="77777777" w:rsidR="001D214D" w:rsidRPr="00F60EC7" w:rsidRDefault="001D214D" w:rsidP="00D63403">
            <w:pPr>
              <w:pStyle w:val="RFE2Titeltext"/>
            </w:pPr>
          </w:p>
          <w:p w14:paraId="24DB3FCF" w14:textId="77777777" w:rsidR="001D214D" w:rsidRPr="006B1EC7" w:rsidRDefault="001D214D" w:rsidP="00D63403">
            <w:pPr>
              <w:pStyle w:val="RFE2Titeltext"/>
              <w:rPr>
                <w:szCs w:val="28"/>
              </w:rPr>
            </w:pPr>
            <w:r w:rsidRPr="006B1EC7">
              <w:rPr>
                <w:szCs w:val="28"/>
              </w:rPr>
              <w:t>der Vergabeunterlagen zur Ausschreibung</w:t>
            </w:r>
          </w:p>
          <w:p w14:paraId="0A2BB095" w14:textId="2473B19C" w:rsidR="001D214D" w:rsidRPr="00F60EC7" w:rsidRDefault="0042320C" w:rsidP="006B1EC7">
            <w:pPr>
              <w:pStyle w:val="RFE2Titeltext"/>
              <w:jc w:val="both"/>
              <w:rPr>
                <w:b/>
                <w:sz w:val="40"/>
                <w:szCs w:val="40"/>
              </w:rPr>
            </w:pPr>
            <w:r w:rsidRPr="006B1EC7">
              <w:t>„</w:t>
            </w:r>
            <w:r w:rsidR="006B1EC7" w:rsidRPr="006B1EC7">
              <w:t>Mailingprogramms Kinder- und Jugendgesundheit – Versand</w:t>
            </w:r>
            <w:r w:rsidRPr="006B1EC7">
              <w:t>“</w:t>
            </w:r>
          </w:p>
        </w:tc>
      </w:tr>
      <w:tr w:rsidR="001D214D" w14:paraId="36FBB9E3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39D0E834" w14:textId="77777777" w:rsidR="001D214D" w:rsidRPr="00F60EC7" w:rsidRDefault="001D214D" w:rsidP="00D63403">
            <w:pPr>
              <w:pStyle w:val="RFE1Titel"/>
            </w:pPr>
            <w:r w:rsidRPr="006B1EC7">
              <w:t>Verpflichtungserklärung</w:t>
            </w:r>
            <w:r w:rsidRPr="006B1EC7">
              <w:br/>
              <w:t xml:space="preserve">des benannten </w:t>
            </w:r>
            <w:r w:rsidR="00AA23BA" w:rsidRPr="006B1EC7">
              <w:t>Dritt-/</w:t>
            </w:r>
            <w:r w:rsidR="003D0D70" w:rsidRPr="006B1EC7">
              <w:t>Unteraufrag</w:t>
            </w:r>
            <w:r w:rsidR="00AA23BA" w:rsidRPr="006B1EC7">
              <w:t>nehmers</w:t>
            </w:r>
            <w:r w:rsidRPr="006B1EC7">
              <w:br/>
              <w:t>gegenüber dem Bieter</w:t>
            </w:r>
            <w:r w:rsidR="00D11C9C" w:rsidRPr="006B1EC7">
              <w:t xml:space="preserve"> für Los </w:t>
            </w:r>
            <w:r w:rsidR="00D11C9C" w:rsidRPr="006B1EC7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="00D11C9C" w:rsidRPr="006B1EC7">
              <w:rPr>
                <w:u w:val="single"/>
              </w:rPr>
              <w:instrText xml:space="preserve"> FORMTEXT </w:instrText>
            </w:r>
            <w:r w:rsidR="00D11C9C" w:rsidRPr="006B1EC7">
              <w:rPr>
                <w:u w:val="single"/>
              </w:rPr>
            </w:r>
            <w:r w:rsidR="00D11C9C" w:rsidRPr="006B1EC7">
              <w:rPr>
                <w:u w:val="single"/>
              </w:rPr>
              <w:fldChar w:fldCharType="separate"/>
            </w:r>
            <w:r w:rsidR="00D11C9C" w:rsidRPr="006B1EC7">
              <w:rPr>
                <w:noProof/>
                <w:u w:val="single"/>
              </w:rPr>
              <w:t> </w:t>
            </w:r>
            <w:r w:rsidR="00D11C9C" w:rsidRPr="006B1EC7">
              <w:rPr>
                <w:noProof/>
                <w:u w:val="single"/>
              </w:rPr>
              <w:t> </w:t>
            </w:r>
            <w:r w:rsidR="00D11C9C" w:rsidRPr="006B1EC7">
              <w:rPr>
                <w:noProof/>
                <w:u w:val="single"/>
              </w:rPr>
              <w:t> </w:t>
            </w:r>
            <w:r w:rsidR="00D11C9C" w:rsidRPr="006B1EC7">
              <w:rPr>
                <w:noProof/>
                <w:u w:val="single"/>
              </w:rPr>
              <w:t> </w:t>
            </w:r>
            <w:r w:rsidR="00D11C9C" w:rsidRPr="006B1EC7">
              <w:rPr>
                <w:noProof/>
                <w:u w:val="single"/>
              </w:rPr>
              <w:t> </w:t>
            </w:r>
            <w:r w:rsidR="00D11C9C" w:rsidRPr="006B1EC7">
              <w:rPr>
                <w:u w:val="single"/>
              </w:rPr>
              <w:fldChar w:fldCharType="end"/>
            </w:r>
            <w:bookmarkEnd w:id="0"/>
          </w:p>
          <w:p w14:paraId="1E68D68E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72170B0F" w14:textId="77777777" w:rsidR="001D214D" w:rsidRPr="00B751FD" w:rsidRDefault="001D214D" w:rsidP="001D214D">
      <w:pPr>
        <w:pStyle w:val="RFE1Titel"/>
      </w:pPr>
      <w:r>
        <w:br w:type="page"/>
      </w:r>
      <w:r w:rsidRPr="006B1EC7">
        <w:lastRenderedPageBreak/>
        <w:t>Verpflichtungserklärung</w:t>
      </w:r>
      <w:r w:rsidR="00D11C9C" w:rsidRPr="006B1EC7">
        <w:t xml:space="preserve"> für Los </w:t>
      </w:r>
      <w:r w:rsidR="00D11C9C" w:rsidRPr="006B1EC7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D11C9C" w:rsidRPr="006B1EC7">
        <w:rPr>
          <w:u w:val="single"/>
        </w:rPr>
        <w:instrText xml:space="preserve"> FORMTEXT </w:instrText>
      </w:r>
      <w:r w:rsidR="00D11C9C" w:rsidRPr="006B1EC7">
        <w:rPr>
          <w:u w:val="single"/>
        </w:rPr>
      </w:r>
      <w:r w:rsidR="00D11C9C" w:rsidRPr="006B1EC7">
        <w:rPr>
          <w:u w:val="single"/>
        </w:rPr>
        <w:fldChar w:fldCharType="separate"/>
      </w:r>
      <w:r w:rsidR="00D11C9C" w:rsidRPr="006B1EC7">
        <w:rPr>
          <w:noProof/>
          <w:u w:val="single"/>
        </w:rPr>
        <w:t> </w:t>
      </w:r>
      <w:r w:rsidR="00D11C9C" w:rsidRPr="006B1EC7">
        <w:rPr>
          <w:noProof/>
          <w:u w:val="single"/>
        </w:rPr>
        <w:t> </w:t>
      </w:r>
      <w:r w:rsidR="00D11C9C" w:rsidRPr="006B1EC7">
        <w:rPr>
          <w:noProof/>
          <w:u w:val="single"/>
        </w:rPr>
        <w:t> </w:t>
      </w:r>
      <w:r w:rsidR="00D11C9C" w:rsidRPr="006B1EC7">
        <w:rPr>
          <w:noProof/>
          <w:u w:val="single"/>
        </w:rPr>
        <w:t> </w:t>
      </w:r>
      <w:r w:rsidR="00D11C9C" w:rsidRPr="006B1EC7">
        <w:rPr>
          <w:noProof/>
          <w:u w:val="single"/>
        </w:rPr>
        <w:t> </w:t>
      </w:r>
      <w:r w:rsidR="00D11C9C" w:rsidRPr="006B1EC7">
        <w:rPr>
          <w:u w:val="single"/>
        </w:rPr>
        <w:fldChar w:fldCharType="end"/>
      </w:r>
    </w:p>
    <w:p w14:paraId="7910373B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1595C8BD" w14:textId="77777777" w:rsidTr="001C7EE5">
        <w:tc>
          <w:tcPr>
            <w:tcW w:w="2840" w:type="dxa"/>
            <w:shd w:val="clear" w:color="auto" w:fill="F2F2F2"/>
          </w:tcPr>
          <w:p w14:paraId="7E23CB24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3E3515E5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42FAAED6" w14:textId="77777777" w:rsidTr="001C7EE5">
        <w:tc>
          <w:tcPr>
            <w:tcW w:w="2840" w:type="dxa"/>
            <w:shd w:val="clear" w:color="auto" w:fill="F2F2F2"/>
          </w:tcPr>
          <w:p w14:paraId="2E42A645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4DF173F7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35D16E3B" w14:textId="77777777" w:rsidTr="001C7EE5">
        <w:tc>
          <w:tcPr>
            <w:tcW w:w="2840" w:type="dxa"/>
            <w:shd w:val="clear" w:color="auto" w:fill="F2F2F2"/>
          </w:tcPr>
          <w:p w14:paraId="261214FF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1EBC3888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3E7EA972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07AC45DA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37565B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8FAB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4ED202A3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006E8B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CD18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32FC0BD9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BBF6C9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7979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0A5F4519" w14:textId="77777777" w:rsidR="003B67B3" w:rsidRDefault="003B67B3" w:rsidP="003B67B3">
      <w:pPr>
        <w:pStyle w:val="RFEText115"/>
      </w:pPr>
      <w:r>
        <w:t>die folgende Erklärung ab:</w:t>
      </w:r>
    </w:p>
    <w:p w14:paraId="03EA8B94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57F968C8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145243EE" w14:textId="77777777" w:rsidTr="003D0D70">
        <w:tc>
          <w:tcPr>
            <w:tcW w:w="4531" w:type="dxa"/>
          </w:tcPr>
          <w:p w14:paraId="1635AD74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244C0B17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18D35FE9" w14:textId="77777777" w:rsidTr="003D0D70">
        <w:tc>
          <w:tcPr>
            <w:tcW w:w="4531" w:type="dxa"/>
          </w:tcPr>
          <w:p w14:paraId="3304BB62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"/>
          </w:p>
        </w:tc>
        <w:tc>
          <w:tcPr>
            <w:tcW w:w="4531" w:type="dxa"/>
          </w:tcPr>
          <w:p w14:paraId="579561BC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2"/>
          </w:p>
        </w:tc>
      </w:tr>
      <w:tr w:rsidR="003D0D70" w:rsidRPr="003D0D70" w14:paraId="4B123126" w14:textId="77777777" w:rsidTr="003D0D70">
        <w:tc>
          <w:tcPr>
            <w:tcW w:w="4531" w:type="dxa"/>
          </w:tcPr>
          <w:p w14:paraId="001335BB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  <w:tc>
          <w:tcPr>
            <w:tcW w:w="4531" w:type="dxa"/>
          </w:tcPr>
          <w:p w14:paraId="7C00F05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</w:tr>
      <w:tr w:rsidR="003D0D70" w:rsidRPr="003D0D70" w14:paraId="65EC5DDB" w14:textId="77777777" w:rsidTr="003D0D70">
        <w:tc>
          <w:tcPr>
            <w:tcW w:w="4531" w:type="dxa"/>
          </w:tcPr>
          <w:p w14:paraId="13F44EC2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  <w:tc>
          <w:tcPr>
            <w:tcW w:w="4531" w:type="dxa"/>
          </w:tcPr>
          <w:p w14:paraId="1E7E14B0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</w:tr>
      <w:tr w:rsidR="003D0D70" w:rsidRPr="003D0D70" w14:paraId="1816B21C" w14:textId="77777777" w:rsidTr="003D0D70">
        <w:tc>
          <w:tcPr>
            <w:tcW w:w="4531" w:type="dxa"/>
          </w:tcPr>
          <w:p w14:paraId="37D9840F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  <w:tc>
          <w:tcPr>
            <w:tcW w:w="4531" w:type="dxa"/>
          </w:tcPr>
          <w:p w14:paraId="2EAC03B3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8"/>
          </w:p>
        </w:tc>
      </w:tr>
    </w:tbl>
    <w:p w14:paraId="39BBABF9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6FC13417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2B970E36" w14:textId="77777777" w:rsidTr="003D0D70">
        <w:trPr>
          <w:trHeight w:val="1245"/>
        </w:trPr>
        <w:tc>
          <w:tcPr>
            <w:tcW w:w="22" w:type="dxa"/>
          </w:tcPr>
          <w:p w14:paraId="61F83EE1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0B912691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5A814092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5D08FA0B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A7707" w14:textId="77777777" w:rsidR="006B1EC7" w:rsidRDefault="006B1EC7" w:rsidP="005648A8">
      <w:r>
        <w:separator/>
      </w:r>
    </w:p>
  </w:endnote>
  <w:endnote w:type="continuationSeparator" w:id="0">
    <w:p w14:paraId="48BB7F32" w14:textId="77777777" w:rsidR="006B1EC7" w:rsidRDefault="006B1EC7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BE4F" w14:textId="77777777" w:rsidR="006B1EC7" w:rsidRDefault="006B1EC7" w:rsidP="005648A8">
      <w:r>
        <w:separator/>
      </w:r>
    </w:p>
  </w:footnote>
  <w:footnote w:type="continuationSeparator" w:id="0">
    <w:p w14:paraId="355CE12B" w14:textId="77777777" w:rsidR="006B1EC7" w:rsidRDefault="006B1EC7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C2CBA" w14:textId="3F6C7CDC" w:rsidR="0042320C" w:rsidRPr="006B1EC7" w:rsidRDefault="0042320C" w:rsidP="003D0D70">
    <w:pPr>
      <w:pStyle w:val="Kopfzeile"/>
      <w:jc w:val="center"/>
      <w:rPr>
        <w:sz w:val="18"/>
        <w:szCs w:val="18"/>
      </w:rPr>
    </w:pPr>
    <w:r w:rsidRPr="003D0D70">
      <w:rPr>
        <w:sz w:val="18"/>
        <w:szCs w:val="18"/>
      </w:rPr>
      <w:t xml:space="preserve">Anlage </w:t>
    </w:r>
    <w:r w:rsidR="006B1EC7">
      <w:rPr>
        <w:sz w:val="18"/>
        <w:szCs w:val="18"/>
      </w:rPr>
      <w:t>10</w:t>
    </w:r>
    <w:r w:rsidRPr="003D0D70">
      <w:rPr>
        <w:sz w:val="18"/>
        <w:szCs w:val="18"/>
      </w:rPr>
      <w:t xml:space="preserve">: </w:t>
    </w:r>
    <w:r w:rsidRPr="006B1EC7">
      <w:rPr>
        <w:sz w:val="18"/>
        <w:szCs w:val="18"/>
      </w:rPr>
      <w:t>Verpflichtungserklärung des benannten Dritt-/</w:t>
    </w:r>
    <w:r w:rsidR="003D0D70" w:rsidRPr="006B1EC7">
      <w:rPr>
        <w:sz w:val="18"/>
        <w:szCs w:val="18"/>
      </w:rPr>
      <w:t>Unterauftrag</w:t>
    </w:r>
    <w:r w:rsidRPr="006B1EC7">
      <w:rPr>
        <w:sz w:val="18"/>
        <w:szCs w:val="18"/>
      </w:rPr>
      <w:t>nehmers gegenüber dem Bieter</w:t>
    </w:r>
  </w:p>
  <w:p w14:paraId="6B4CAA78" w14:textId="64453CE7" w:rsidR="0042320C" w:rsidRPr="003D0D70" w:rsidRDefault="0042320C" w:rsidP="003D0D70">
    <w:pPr>
      <w:pStyle w:val="Kopfzeile"/>
      <w:jc w:val="center"/>
      <w:rPr>
        <w:smallCaps/>
        <w:sz w:val="18"/>
        <w:szCs w:val="18"/>
      </w:rPr>
    </w:pPr>
    <w:r w:rsidRPr="006B1EC7">
      <w:rPr>
        <w:sz w:val="18"/>
        <w:szCs w:val="18"/>
      </w:rPr>
      <w:t>zur Ausschreibung „</w:t>
    </w:r>
    <w:r w:rsidR="006B1EC7" w:rsidRPr="006B1EC7">
      <w:rPr>
        <w:sz w:val="18"/>
        <w:szCs w:val="18"/>
      </w:rPr>
      <w:t>Mailingprogramms Kinder- und Jugendgesundheit – Versand</w:t>
    </w:r>
    <w:r w:rsidRPr="006B1EC7">
      <w:rPr>
        <w:smallCaps/>
        <w:sz w:val="18"/>
        <w:szCs w:val="18"/>
      </w:rPr>
      <w:t>“</w:t>
    </w:r>
  </w:p>
  <w:p w14:paraId="7734A1B2" w14:textId="77777777" w:rsidR="005648A8" w:rsidRDefault="005648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5s4ho3tn+Ow1od4/LbYDV7ecScRU6fdCUkeq78+Oq4PnW9z6KBLnMjbGJvSB83wRR/bXISVGYFFKV9jIVhrmw==" w:salt="Min7YjE/uTN5S6q5DuZw7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EC7"/>
    <w:rsid w:val="00095283"/>
    <w:rsid w:val="000E613A"/>
    <w:rsid w:val="00113954"/>
    <w:rsid w:val="00164C75"/>
    <w:rsid w:val="001C7EE5"/>
    <w:rsid w:val="001D214D"/>
    <w:rsid w:val="00317F5F"/>
    <w:rsid w:val="003B67B3"/>
    <w:rsid w:val="003D0D70"/>
    <w:rsid w:val="003F2365"/>
    <w:rsid w:val="0042320C"/>
    <w:rsid w:val="00441CCF"/>
    <w:rsid w:val="004C45AD"/>
    <w:rsid w:val="005648A8"/>
    <w:rsid w:val="00567044"/>
    <w:rsid w:val="00595DF2"/>
    <w:rsid w:val="00595E43"/>
    <w:rsid w:val="006B1EC7"/>
    <w:rsid w:val="007C26BE"/>
    <w:rsid w:val="00814F30"/>
    <w:rsid w:val="00841BD4"/>
    <w:rsid w:val="008E43C9"/>
    <w:rsid w:val="00926034"/>
    <w:rsid w:val="00A11468"/>
    <w:rsid w:val="00A22785"/>
    <w:rsid w:val="00A372EF"/>
    <w:rsid w:val="00A76EA3"/>
    <w:rsid w:val="00AA23BA"/>
    <w:rsid w:val="00CF754E"/>
    <w:rsid w:val="00D11C9C"/>
    <w:rsid w:val="00D63403"/>
    <w:rsid w:val="00DE465B"/>
    <w:rsid w:val="00E16460"/>
    <w:rsid w:val="00EE484F"/>
    <w:rsid w:val="00F03551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B44EA"/>
  <w15:chartTrackingRefBased/>
  <w15:docId w15:val="{D3E6137A-B384-492E-8B6D-4FF872B5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Versand\02%20Vergabeunterlagen\01_Mustervorlagen\xx%20VE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VE DrittUnterauftragnehmer</Template>
  <TotalTime>0</TotalTime>
  <Pages>2</Pages>
  <Words>243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Schellschmidt, Carlotta</cp:lastModifiedBy>
  <cp:revision>2</cp:revision>
  <cp:lastPrinted>2015-07-09T09:33:00Z</cp:lastPrinted>
  <dcterms:created xsi:type="dcterms:W3CDTF">2026-08-12T12:22:00Z</dcterms:created>
  <dcterms:modified xsi:type="dcterms:W3CDTF">2026-08-12T12:22:00Z</dcterms:modified>
</cp:coreProperties>
</file>